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DE6E" w14:textId="77777777" w:rsidR="00063951" w:rsidRDefault="00063951" w:rsidP="00063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ASSHBY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CE7E313" w14:textId="77777777" w:rsidR="00063951" w:rsidRDefault="00063951" w:rsidP="00063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F23D3" w14:textId="77777777" w:rsidR="00063951" w:rsidRDefault="00063951" w:rsidP="000639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0E19EA" w14:textId="77777777" w:rsidR="00063951" w:rsidRDefault="00063951" w:rsidP="00063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Newmarket,</w:t>
      </w:r>
    </w:p>
    <w:p w14:paraId="0904EBB2" w14:textId="77777777" w:rsidR="00063951" w:rsidRDefault="00063951" w:rsidP="000639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Blodwell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CD2BC4C" w14:textId="77777777" w:rsidR="00063951" w:rsidRDefault="00063951" w:rsidP="00063951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8E5EAA" w14:textId="77777777" w:rsidR="00063951" w:rsidRDefault="00063951" w:rsidP="00063951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p.35)</w:t>
      </w:r>
    </w:p>
    <w:p w14:paraId="7FD27C4A" w14:textId="77777777" w:rsidR="00063951" w:rsidRDefault="00063951" w:rsidP="0006395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8F72F99" w14:textId="77777777" w:rsidR="00063951" w:rsidRDefault="00063951" w:rsidP="0006395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DE9DF37" w14:textId="77777777" w:rsidR="00063951" w:rsidRDefault="00063951" w:rsidP="0006395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 June 2022</w:t>
      </w:r>
    </w:p>
    <w:p w14:paraId="010B2BB5" w14:textId="20252AA2" w:rsidR="00BA00AB" w:rsidRPr="0006395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639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051B3" w14:textId="77777777" w:rsidR="00063951" w:rsidRDefault="00063951" w:rsidP="009139A6">
      <w:r>
        <w:separator/>
      </w:r>
    </w:p>
  </w:endnote>
  <w:endnote w:type="continuationSeparator" w:id="0">
    <w:p w14:paraId="521CB841" w14:textId="77777777" w:rsidR="00063951" w:rsidRDefault="000639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42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3E6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9F5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86904" w14:textId="77777777" w:rsidR="00063951" w:rsidRDefault="00063951" w:rsidP="009139A6">
      <w:r>
        <w:separator/>
      </w:r>
    </w:p>
  </w:footnote>
  <w:footnote w:type="continuationSeparator" w:id="0">
    <w:p w14:paraId="030BF727" w14:textId="77777777" w:rsidR="00063951" w:rsidRDefault="000639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4D8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CC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66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951"/>
    <w:rsid w:val="0006395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A1CEE"/>
  <w15:chartTrackingRefBased/>
  <w15:docId w15:val="{0086CA8A-1F69-44CD-ADB9-4BC3EB10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2022-06-12T19:27:00Z</dcterms:created>
  <dcterms:modified xsi:type="dcterms:W3CDTF">2022-06-12T19:27:00Z</dcterms:modified>
</cp:coreProperties>
</file>